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0C0688" w:rsidRDefault="000C0688">
      <w:pPr>
        <w:rPr>
          <w:sz w:val="22"/>
          <w:szCs w:val="22"/>
        </w:rPr>
      </w:pPr>
    </w:p>
    <w:p w:rsidR="000C0688" w:rsidRDefault="000C0688">
      <w:pPr>
        <w:rPr>
          <w:sz w:val="22"/>
          <w:szCs w:val="22"/>
        </w:rPr>
      </w:pPr>
    </w:p>
    <w:p w:rsidR="000C0688" w:rsidRDefault="000C0688">
      <w:pPr>
        <w:rPr>
          <w:sz w:val="22"/>
          <w:szCs w:val="22"/>
        </w:rPr>
      </w:pPr>
    </w:p>
    <w:p w:rsidR="000C0688" w:rsidRDefault="000C0688">
      <w:pPr>
        <w:rPr>
          <w:sz w:val="22"/>
          <w:szCs w:val="22"/>
        </w:rPr>
      </w:pPr>
    </w:p>
    <w:p w:rsidR="000C0688" w:rsidRDefault="000C0688" w:rsidP="00EA5948"/>
    <w:p w:rsidR="000C0688" w:rsidRDefault="000C0688" w:rsidP="00EA5948">
      <w:r>
        <w:t>О принятии к рассмотрению заявления о</w:t>
      </w:r>
    </w:p>
    <w:p w:rsidR="000C0688" w:rsidRDefault="000C068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лицензии на медицинскую </w:t>
      </w:r>
    </w:p>
    <w:p w:rsidR="000C0688" w:rsidRDefault="000C068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0C0688" w:rsidRDefault="000C0688" w:rsidP="00766B50">
      <w:pPr>
        <w:ind w:firstLine="709"/>
        <w:jc w:val="both"/>
        <w:rPr>
          <w:sz w:val="28"/>
          <w:szCs w:val="28"/>
        </w:rPr>
      </w:pPr>
    </w:p>
    <w:p w:rsidR="000C0688" w:rsidRDefault="000C0688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 xml:space="preserve">лицензии 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0C0688" w:rsidRDefault="000C0688" w:rsidP="00202325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02325">
        <w:rPr>
          <w:sz w:val="28"/>
          <w:szCs w:val="28"/>
        </w:rPr>
        <w:t>Ленинградское областное государственное стационарное казенное учреждение социального обслуживания «Будогощский психоневрологический интернат», заявление от 14.11.2017 года  рег. № 5.2-05-185</w:t>
      </w:r>
      <w:r>
        <w:rPr>
          <w:sz w:val="28"/>
          <w:szCs w:val="28"/>
        </w:rPr>
        <w:t>/17;</w:t>
      </w:r>
    </w:p>
    <w:p w:rsidR="000C0688" w:rsidRPr="00202325" w:rsidRDefault="000C0688" w:rsidP="00202325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Общество с ограниченной ответственностью «Медсистема», </w:t>
      </w:r>
      <w:r w:rsidRPr="00202325">
        <w:rPr>
          <w:sz w:val="28"/>
          <w:szCs w:val="28"/>
        </w:rPr>
        <w:t>заявление от 14.11.2017 года  рег. № 5.2-05-18</w:t>
      </w:r>
      <w:r>
        <w:rPr>
          <w:sz w:val="28"/>
          <w:szCs w:val="28"/>
        </w:rPr>
        <w:t>7</w:t>
      </w:r>
      <w:r w:rsidRPr="00202325">
        <w:rPr>
          <w:sz w:val="28"/>
          <w:szCs w:val="28"/>
        </w:rPr>
        <w:t>/17.</w:t>
      </w:r>
    </w:p>
    <w:p w:rsidR="000C0688" w:rsidRDefault="000C0688" w:rsidP="00F37841">
      <w:pPr>
        <w:pStyle w:val="ListParagraph"/>
        <w:ind w:left="709"/>
        <w:jc w:val="both"/>
        <w:rPr>
          <w:bCs/>
          <w:color w:val="0000FF"/>
          <w:sz w:val="28"/>
          <w:szCs w:val="28"/>
        </w:rPr>
      </w:pPr>
    </w:p>
    <w:p w:rsidR="000C0688" w:rsidRDefault="000C0688" w:rsidP="00F37841">
      <w:pPr>
        <w:pStyle w:val="ListParagraph"/>
        <w:ind w:left="709"/>
        <w:jc w:val="both"/>
        <w:rPr>
          <w:bCs/>
          <w:color w:val="0000FF"/>
          <w:sz w:val="28"/>
          <w:szCs w:val="28"/>
        </w:rPr>
      </w:pPr>
    </w:p>
    <w:p w:rsidR="000C0688" w:rsidRDefault="000C0688" w:rsidP="0093015D">
      <w:pPr>
        <w:jc w:val="both"/>
      </w:pPr>
      <w:r>
        <w:rPr>
          <w:color w:val="000000"/>
          <w:sz w:val="28"/>
          <w:szCs w:val="28"/>
        </w:rPr>
        <w:t xml:space="preserve">Заместитель председателя Комитета                 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                                      П.Н.Рязанов              </w:t>
      </w:r>
    </w:p>
    <w:p w:rsidR="000C0688" w:rsidRDefault="000C0688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0C0688" w:rsidRDefault="000C068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0C0688" w:rsidRDefault="000C068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0C0688" w:rsidRDefault="000C0688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0C0688" w:rsidRDefault="000C06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0C0688" w:rsidRDefault="000C06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0C0688" w:rsidRDefault="000C0688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0C0688" w:rsidRDefault="000C0688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0C0688" w:rsidRPr="00A860FF" w:rsidRDefault="000C0688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Pr="00F00FBD">
        <w:rPr>
          <w:sz w:val="28"/>
          <w:szCs w:val="28"/>
          <w:u w:val="single"/>
        </w:rPr>
        <w:t>Воецкая И.А.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«13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0C0688" w:rsidRDefault="000C06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0C0688" w:rsidRDefault="000C0688"/>
    <w:p w:rsidR="000C0688" w:rsidRDefault="000C0688"/>
    <w:p w:rsidR="000C0688" w:rsidRDefault="000C0688"/>
    <w:p w:rsidR="000C0688" w:rsidRDefault="000C0688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0C0688" w:rsidRDefault="000C0688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0C0688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0C0688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688" w:rsidRDefault="000C0688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688" w:rsidRDefault="000C0688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C0688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</w:tr>
      <w:tr w:rsidR="000C0688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0C0688" w:rsidRDefault="000C0688">
      <w:pPr>
        <w:rPr>
          <w:sz w:val="26"/>
          <w:szCs w:val="26"/>
        </w:rPr>
      </w:pPr>
    </w:p>
    <w:p w:rsidR="000C0688" w:rsidRDefault="000C0688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0C0688" w:rsidRDefault="000C0688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0C0688" w:rsidRDefault="000C0688"/>
    <w:p w:rsidR="000C0688" w:rsidRDefault="000C0688">
      <w:pPr>
        <w:rPr>
          <w:sz w:val="26"/>
          <w:szCs w:val="26"/>
        </w:rPr>
      </w:pPr>
    </w:p>
    <w:p w:rsidR="000C0688" w:rsidRDefault="000C0688">
      <w:pPr>
        <w:rPr>
          <w:sz w:val="26"/>
          <w:szCs w:val="26"/>
        </w:rPr>
      </w:pPr>
    </w:p>
    <w:p w:rsidR="000C0688" w:rsidRDefault="000C0688">
      <w:pPr>
        <w:rPr>
          <w:sz w:val="26"/>
          <w:szCs w:val="26"/>
        </w:rPr>
      </w:pPr>
    </w:p>
    <w:p w:rsidR="000C0688" w:rsidRDefault="000C0688"/>
    <w:sectPr w:rsidR="000C0688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688" w:rsidRDefault="000C0688">
      <w:r>
        <w:separator/>
      </w:r>
    </w:p>
  </w:endnote>
  <w:endnote w:type="continuationSeparator" w:id="0">
    <w:p w:rsidR="000C0688" w:rsidRDefault="000C0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688" w:rsidRDefault="000C0688">
      <w:r>
        <w:separator/>
      </w:r>
    </w:p>
  </w:footnote>
  <w:footnote w:type="continuationSeparator" w:id="0">
    <w:p w:rsidR="000C0688" w:rsidRDefault="000C0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88" w:rsidRDefault="000C0688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0688" w:rsidRDefault="000C06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88" w:rsidRDefault="000C0688" w:rsidP="00D43FEA">
    <w:pPr>
      <w:pStyle w:val="Header"/>
      <w:rPr>
        <w:rStyle w:val="PageNumber"/>
      </w:rPr>
    </w:pPr>
  </w:p>
  <w:p w:rsidR="000C0688" w:rsidRDefault="000C0688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C0688"/>
    <w:rsid w:val="000D5BF7"/>
    <w:rsid w:val="000D6B31"/>
    <w:rsid w:val="000E39CD"/>
    <w:rsid w:val="001047FA"/>
    <w:rsid w:val="00107999"/>
    <w:rsid w:val="0011266F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4C2D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2325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329B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32D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050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84E71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3E87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0B38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2687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160</TotalTime>
  <Pages>2</Pages>
  <Words>284</Words>
  <Characters>1623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19</cp:revision>
  <cp:lastPrinted>2017-11-07T12:05:00Z</cp:lastPrinted>
  <dcterms:created xsi:type="dcterms:W3CDTF">2017-10-26T07:08:00Z</dcterms:created>
  <dcterms:modified xsi:type="dcterms:W3CDTF">2017-11-16T11:48:00Z</dcterms:modified>
</cp:coreProperties>
</file>